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D73C" w14:textId="175B382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B5761" w:rsidRPr="002725B8">
        <w:rPr>
          <w:rFonts w:ascii="Corbel" w:hAnsi="Corbel"/>
          <w:bCs/>
          <w:i/>
        </w:rPr>
        <w:t>Załącznik nr 1.5 do Zarządzenia Rektora UR  nr 61/2025</w:t>
      </w:r>
    </w:p>
    <w:p w14:paraId="1D23F3B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486714" w14:textId="3403BD8F" w:rsidR="0085747A" w:rsidRPr="00AA2E0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93537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32348D">
        <w:rPr>
          <w:rFonts w:ascii="Corbel" w:hAnsi="Corbel"/>
          <w:b/>
          <w:bCs/>
          <w:iCs/>
          <w:smallCaps/>
          <w:sz w:val="24"/>
          <w:szCs w:val="24"/>
        </w:rPr>
        <w:t>5</w:t>
      </w:r>
      <w:r w:rsidR="00A93537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32348D">
        <w:rPr>
          <w:rFonts w:ascii="Corbel" w:hAnsi="Corbel"/>
          <w:b/>
          <w:bCs/>
          <w:iCs/>
          <w:smallCaps/>
          <w:sz w:val="24"/>
          <w:szCs w:val="24"/>
        </w:rPr>
        <w:t>7</w:t>
      </w:r>
    </w:p>
    <w:p w14:paraId="4BF5B39F" w14:textId="11BD02C6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32348D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32348D">
        <w:rPr>
          <w:rFonts w:ascii="Corbel" w:hAnsi="Corbel"/>
          <w:sz w:val="20"/>
          <w:szCs w:val="20"/>
        </w:rPr>
        <w:t>7</w:t>
      </w:r>
    </w:p>
    <w:p w14:paraId="2BF8C21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3AB2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613050" w14:textId="77777777" w:rsidTr="00B819C8">
        <w:tc>
          <w:tcPr>
            <w:tcW w:w="2694" w:type="dxa"/>
            <w:vAlign w:val="center"/>
          </w:tcPr>
          <w:p w14:paraId="43D8801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B7771B" w14:textId="77777777" w:rsidR="0085747A" w:rsidRPr="009C54AE" w:rsidRDefault="000C68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9C54AE" w14:paraId="6BB4095E" w14:textId="77777777" w:rsidTr="00462440">
        <w:trPr>
          <w:trHeight w:val="415"/>
        </w:trPr>
        <w:tc>
          <w:tcPr>
            <w:tcW w:w="2694" w:type="dxa"/>
            <w:vAlign w:val="center"/>
          </w:tcPr>
          <w:p w14:paraId="7B8716F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88305D" w14:textId="0C86C1F7" w:rsidR="0085747A" w:rsidRPr="00AA2E0A" w:rsidRDefault="00714C02" w:rsidP="00462440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14C02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r w:rsidR="005C653D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D56694">
              <w:rPr>
                <w:rFonts w:ascii="Corbel" w:hAnsi="Corbel"/>
                <w:color w:val="000000"/>
                <w:sz w:val="24"/>
                <w:szCs w:val="24"/>
              </w:rPr>
              <w:t>II</w:t>
            </w:r>
            <w:r w:rsidR="005C653D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D56694">
              <w:rPr>
                <w:rFonts w:ascii="Corbel" w:hAnsi="Corbel"/>
                <w:color w:val="000000"/>
                <w:sz w:val="24"/>
                <w:szCs w:val="24"/>
              </w:rPr>
              <w:t>B.7</w:t>
            </w:r>
          </w:p>
        </w:tc>
      </w:tr>
      <w:tr w:rsidR="0085747A" w:rsidRPr="009C54AE" w14:paraId="70A358F5" w14:textId="77777777" w:rsidTr="00B819C8">
        <w:tc>
          <w:tcPr>
            <w:tcW w:w="2694" w:type="dxa"/>
            <w:vAlign w:val="center"/>
          </w:tcPr>
          <w:p w14:paraId="74D8541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1E8A10" w14:textId="58DE5EC4" w:rsidR="0085747A" w:rsidRPr="009C54AE" w:rsidRDefault="00001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7FBF0414" w14:textId="77777777" w:rsidTr="00B819C8">
        <w:tc>
          <w:tcPr>
            <w:tcW w:w="2694" w:type="dxa"/>
            <w:vAlign w:val="center"/>
          </w:tcPr>
          <w:p w14:paraId="4598A4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BE588D5" w14:textId="2CB3FD7E" w:rsidR="0085747A" w:rsidRPr="009C54AE" w:rsidRDefault="00001A69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9C54AE" w14:paraId="02BFBE40" w14:textId="77777777" w:rsidTr="00B819C8">
        <w:tc>
          <w:tcPr>
            <w:tcW w:w="2694" w:type="dxa"/>
            <w:vAlign w:val="center"/>
          </w:tcPr>
          <w:p w14:paraId="5E0C76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184FF2" w14:textId="633E9E49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646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2B74CC4A" w14:textId="77777777" w:rsidTr="00B819C8">
        <w:tc>
          <w:tcPr>
            <w:tcW w:w="2694" w:type="dxa"/>
            <w:vAlign w:val="center"/>
          </w:tcPr>
          <w:p w14:paraId="10F24DB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9CC66B" w14:textId="7F730600" w:rsidR="0085747A" w:rsidRPr="009C54AE" w:rsidRDefault="00487FF8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3DEF0331" w14:textId="77777777" w:rsidTr="00B819C8">
        <w:tc>
          <w:tcPr>
            <w:tcW w:w="2694" w:type="dxa"/>
            <w:vAlign w:val="center"/>
          </w:tcPr>
          <w:p w14:paraId="3ACE0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32623A" w14:textId="7BE28AF8" w:rsidR="0085747A" w:rsidRPr="009C54AE" w:rsidRDefault="00487F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6C9500E7" w14:textId="77777777" w:rsidTr="00B819C8">
        <w:tc>
          <w:tcPr>
            <w:tcW w:w="2694" w:type="dxa"/>
            <w:vAlign w:val="center"/>
          </w:tcPr>
          <w:p w14:paraId="155A4A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E96A04" w14:textId="6892F9D6" w:rsidR="0085747A" w:rsidRPr="009C54AE" w:rsidRDefault="00487FF8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F84253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4C10D5E" w14:textId="77777777" w:rsidTr="00B819C8">
        <w:tc>
          <w:tcPr>
            <w:tcW w:w="2694" w:type="dxa"/>
            <w:vAlign w:val="center"/>
          </w:tcPr>
          <w:p w14:paraId="2B509B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78A0E3" w14:textId="4FB767B8" w:rsidR="0085747A" w:rsidRPr="00FF4D34" w:rsidRDefault="008962A4" w:rsidP="00714C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F4D3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</w:t>
            </w:r>
            <w:r w:rsidR="00DF0D6E" w:rsidRPr="00FF4D34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85747A" w:rsidRPr="009C54AE" w14:paraId="0DD41C08" w14:textId="77777777" w:rsidTr="00B819C8">
        <w:tc>
          <w:tcPr>
            <w:tcW w:w="2694" w:type="dxa"/>
            <w:vAlign w:val="center"/>
          </w:tcPr>
          <w:p w14:paraId="7D2A8E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96F223" w14:textId="7591E520" w:rsidR="0085747A" w:rsidRPr="00FF4D34" w:rsidRDefault="00FF4D34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F4D34"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="00923D7D" w:rsidRPr="009C54AE" w14:paraId="61B4BD50" w14:textId="77777777" w:rsidTr="00B819C8">
        <w:tc>
          <w:tcPr>
            <w:tcW w:w="2694" w:type="dxa"/>
            <w:vAlign w:val="center"/>
          </w:tcPr>
          <w:p w14:paraId="1D44274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40731" w14:textId="524F20DD" w:rsidR="00923D7D" w:rsidRPr="009C54AE" w:rsidRDefault="00A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AEFDCC7" w14:textId="77777777" w:rsidTr="00B819C8">
        <w:tc>
          <w:tcPr>
            <w:tcW w:w="2694" w:type="dxa"/>
            <w:vAlign w:val="center"/>
          </w:tcPr>
          <w:p w14:paraId="6DCF901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D776A8" w14:textId="0B7C8FB1" w:rsidR="0085747A" w:rsidRPr="009C54AE" w:rsidRDefault="00487F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0B0F46">
              <w:rPr>
                <w:rFonts w:ascii="Corbel" w:hAnsi="Corbel"/>
                <w:b w:val="0"/>
                <w:sz w:val="24"/>
                <w:szCs w:val="24"/>
              </w:rPr>
              <w:t>hab. Barbara Fura, prof. UR</w:t>
            </w:r>
          </w:p>
        </w:tc>
      </w:tr>
      <w:tr w:rsidR="0085747A" w:rsidRPr="009C54AE" w14:paraId="1B46160F" w14:textId="77777777" w:rsidTr="00B819C8">
        <w:tc>
          <w:tcPr>
            <w:tcW w:w="2694" w:type="dxa"/>
            <w:vAlign w:val="center"/>
          </w:tcPr>
          <w:p w14:paraId="1EF59E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D436C5" w14:textId="740F192E" w:rsidR="0085747A" w:rsidRPr="009C54AE" w:rsidRDefault="00487FF8" w:rsidP="00586468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56694">
              <w:rPr>
                <w:rFonts w:ascii="Corbel" w:hAnsi="Corbel"/>
                <w:b w:val="0"/>
                <w:sz w:val="24"/>
                <w:szCs w:val="24"/>
              </w:rPr>
              <w:t>r hab. Barbara Fura, prof. UR</w:t>
            </w:r>
          </w:p>
        </w:tc>
      </w:tr>
    </w:tbl>
    <w:p w14:paraId="6AC905E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30A355" w14:textId="77777777" w:rsidR="00462440" w:rsidRPr="009C54AE" w:rsidRDefault="00462440" w:rsidP="0046244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F6C673" w14:textId="77777777" w:rsidR="00462440" w:rsidRPr="009C54AE" w:rsidRDefault="00462440" w:rsidP="0046244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62440" w:rsidRPr="009C54AE" w14:paraId="5BA829F4" w14:textId="77777777" w:rsidTr="00AA61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0A0F" w14:textId="77777777" w:rsidR="00462440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16CB07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7C79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F8E2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E885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F7CE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6A3D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55D0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FA7C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2C6F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5971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62440" w:rsidRPr="009C54AE" w14:paraId="28CFB7E8" w14:textId="77777777" w:rsidTr="00AA61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0AD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F14A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B2" w14:textId="2A22A8CF" w:rsidR="00462440" w:rsidRPr="009C54AE" w:rsidRDefault="00FE404F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8772D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E43F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2504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C61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BDE0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3602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97A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537C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CEFC7F" w14:textId="77777777" w:rsidR="00462440" w:rsidRPr="009C54AE" w:rsidRDefault="00462440" w:rsidP="0046244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B97D55" w14:textId="77777777" w:rsidR="00462440" w:rsidRPr="009C54AE" w:rsidRDefault="00462440" w:rsidP="0046244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0A26FB" w14:textId="77777777" w:rsidR="00462440" w:rsidRDefault="00462440" w:rsidP="004624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8643D3" w14:textId="77777777" w:rsidR="00462440" w:rsidRPr="009C54AE" w:rsidRDefault="00462440" w:rsidP="004624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6E4CAED" w14:textId="77777777" w:rsidR="00462440" w:rsidRPr="009C54AE" w:rsidRDefault="00462440" w:rsidP="004624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498E56" w14:textId="77777777" w:rsidR="00462440" w:rsidRPr="009C54AE" w:rsidRDefault="00462440" w:rsidP="004624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E6417A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A9CB1" w14:textId="77777777" w:rsidR="00462440" w:rsidRPr="009C54AE" w:rsidRDefault="00462440" w:rsidP="004624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0A150F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94BC32" w14:textId="5A5672FB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4F04CA24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BAA36" w14:textId="77777777" w:rsidR="00462440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14D9901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2440" w:rsidRPr="009C54AE" w14:paraId="4F9554DA" w14:textId="77777777" w:rsidTr="00AA6182">
        <w:tc>
          <w:tcPr>
            <w:tcW w:w="9670" w:type="dxa"/>
          </w:tcPr>
          <w:p w14:paraId="48F3AED4" w14:textId="77777777" w:rsidR="00462440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6EF7">
              <w:rPr>
                <w:rFonts w:ascii="Corbel" w:hAnsi="Corbel"/>
                <w:b w:val="0"/>
                <w:smallCaps w:val="0"/>
                <w:szCs w:val="24"/>
              </w:rPr>
              <w:t>Umiejętność interpretacji zjawisk ekonomicznych oraz podstawowych zależności funkcyjnych – podstawowa wiedza ekonomiczna i matematyczna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86D168" w14:textId="77777777" w:rsidR="00462440" w:rsidRPr="00846EF7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Umiejętność analizy problemów ekonomicznych z wykorz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ystaniem narzędzi ilościowych.</w:t>
            </w:r>
          </w:p>
          <w:p w14:paraId="1A1C6D2F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Znajomość zagadnień realizowanych w ramach przedmiotów: matematyka, mikroekonomia, makroekonomia oraz statystyka i ekonometria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EE5128D" w14:textId="77777777" w:rsidR="00462440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p w14:paraId="25057F85" w14:textId="77777777" w:rsidR="00462440" w:rsidRPr="00C05F44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EF9D20E" w14:textId="77777777" w:rsidR="00462440" w:rsidRPr="00C05F44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p w14:paraId="30FC3A87" w14:textId="77777777" w:rsidR="00462440" w:rsidRDefault="00462440" w:rsidP="0046244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75E25E8" w14:textId="77777777" w:rsidR="00462440" w:rsidRDefault="00462440" w:rsidP="004624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462440" w:rsidRPr="00AF4A52" w14:paraId="12CA7B62" w14:textId="77777777" w:rsidTr="00AA6182">
        <w:tc>
          <w:tcPr>
            <w:tcW w:w="675" w:type="dxa"/>
            <w:vAlign w:val="center"/>
          </w:tcPr>
          <w:p w14:paraId="51E11F74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4808DBE" w14:textId="77777777" w:rsidR="00462440" w:rsidRPr="00846EF7" w:rsidRDefault="00462440" w:rsidP="00AA6182">
            <w:pPr>
              <w:spacing w:after="0"/>
              <w:ind w:right="-15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A7AF1">
              <w:rPr>
                <w:rFonts w:ascii="Corbel" w:hAnsi="Corbel"/>
                <w:sz w:val="24"/>
                <w:szCs w:val="24"/>
              </w:rPr>
              <w:t xml:space="preserve">ozszerzenie oraz ugruntowanie podstawowej wiedzy z mikroekonomii oraz makroekonomii metodologią współczesnej matematyki. </w:t>
            </w:r>
            <w:r w:rsidRPr="0082195C">
              <w:rPr>
                <w:rFonts w:ascii="Corbel" w:hAnsi="Corbel"/>
                <w:sz w:val="24"/>
                <w:szCs w:val="24"/>
              </w:rPr>
              <w:t>Nabycie umiejętności formułowania problemów ekonomicznych w ujęciu aksjomatyki matematycznej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195C">
              <w:rPr>
                <w:rFonts w:ascii="Corbel" w:hAnsi="Corbel"/>
                <w:sz w:val="24"/>
                <w:szCs w:val="24"/>
              </w:rPr>
              <w:t>i ich rozwiązywania.</w:t>
            </w:r>
          </w:p>
        </w:tc>
      </w:tr>
      <w:tr w:rsidR="00462440" w:rsidRPr="00AF4A52" w14:paraId="3EF8B262" w14:textId="77777777" w:rsidTr="00AA6182">
        <w:tc>
          <w:tcPr>
            <w:tcW w:w="675" w:type="dxa"/>
            <w:vAlign w:val="center"/>
          </w:tcPr>
          <w:p w14:paraId="7CEC0B68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067E8674" w14:textId="77777777" w:rsidR="00462440" w:rsidRPr="00846EF7" w:rsidRDefault="00462440" w:rsidP="00AA6182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195C">
              <w:rPr>
                <w:rFonts w:ascii="Corbel" w:hAnsi="Corbel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doboru narzędzi matematycznych do analizy modeli ekonomicznych, kształtowanie umiejętności precyzyjnego formułowania rozwiązań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2440" w:rsidRPr="00AF4A52" w14:paraId="16866F0D" w14:textId="77777777" w:rsidTr="00AA6182">
        <w:tc>
          <w:tcPr>
            <w:tcW w:w="675" w:type="dxa"/>
            <w:vAlign w:val="center"/>
          </w:tcPr>
          <w:p w14:paraId="65E033D0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6530A713" w14:textId="77777777" w:rsidR="00462440" w:rsidRPr="00846EF7" w:rsidRDefault="00462440" w:rsidP="00AA6182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</w:t>
            </w:r>
            <w:r>
              <w:rPr>
                <w:rFonts w:ascii="Corbel" w:hAnsi="Corbel"/>
                <w:sz w:val="24"/>
                <w:szCs w:val="24"/>
              </w:rPr>
              <w:t>jętności myślenia analitycznego oraz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myślenia krytycznego.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E5F15D2" w14:textId="77777777" w:rsidR="00462440" w:rsidRDefault="00462440" w:rsidP="004624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60D4F9CC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7FDF26" w14:textId="77777777" w:rsidR="00462440" w:rsidRPr="009C54AE" w:rsidRDefault="00462440" w:rsidP="0046244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5A09F0D" w14:textId="77777777" w:rsidR="00462440" w:rsidRDefault="00462440" w:rsidP="0046244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6273"/>
        <w:gridCol w:w="1857"/>
      </w:tblGrid>
      <w:tr w:rsidR="00462440" w:rsidRPr="00AF4A52" w14:paraId="77AEBC78" w14:textId="77777777" w:rsidTr="003E0264">
        <w:tc>
          <w:tcPr>
            <w:tcW w:w="1305" w:type="dxa"/>
          </w:tcPr>
          <w:p w14:paraId="2E02A54B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 (efekt kształcenia)</w:t>
            </w:r>
          </w:p>
          <w:p w14:paraId="368BF38E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</w:p>
        </w:tc>
        <w:tc>
          <w:tcPr>
            <w:tcW w:w="6353" w:type="dxa"/>
          </w:tcPr>
          <w:p w14:paraId="320B691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Treść efektu kształcenia zdefiniowanego dla przedmiotu (modułu)</w:t>
            </w:r>
          </w:p>
        </w:tc>
        <w:tc>
          <w:tcPr>
            <w:tcW w:w="1862" w:type="dxa"/>
          </w:tcPr>
          <w:p w14:paraId="7ACBCE1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Odniesienie do efektów  kierunkowych (KEK)</w:t>
            </w:r>
          </w:p>
        </w:tc>
      </w:tr>
      <w:tr w:rsidR="00462440" w:rsidRPr="00AF4A52" w14:paraId="7AE9DA56" w14:textId="77777777" w:rsidTr="003E0264">
        <w:tc>
          <w:tcPr>
            <w:tcW w:w="1305" w:type="dxa"/>
          </w:tcPr>
          <w:p w14:paraId="05813FB5" w14:textId="77777777" w:rsidR="00462440" w:rsidRPr="00FC1A51" w:rsidRDefault="00462440" w:rsidP="00AA6182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EK_01</w:t>
            </w:r>
          </w:p>
        </w:tc>
        <w:tc>
          <w:tcPr>
            <w:tcW w:w="6353" w:type="dxa"/>
          </w:tcPr>
          <w:p w14:paraId="4A75BCD3" w14:textId="26B65975" w:rsidR="00462440" w:rsidRPr="00FC1A51" w:rsidRDefault="00462440" w:rsidP="00AA6182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Wskazuje istotne związki nauk ekonomicznych z naukami matematycznymi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koncepcje teorii ekonomii formułowane w języku matematyki w odniesieniu do zjawisk mikroekonomicznych i makroekonomicznych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współzależności pomiędzy zjawiskami</w:t>
            </w:r>
            <w:r w:rsidR="00DA5AF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makroekonomicznymi i finansowymi.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Pogłębia wiedzę na temat zaawansowanych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 analizy i modelowania procesów gospodarczych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21D9BBBA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39039694" w14:textId="77777777" w:rsidR="00462440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59B47498" w14:textId="77777777" w:rsidR="00462440" w:rsidRPr="00FC1A51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62440" w:rsidRPr="00AF4A52" w14:paraId="0D21A185" w14:textId="77777777" w:rsidTr="003E0264">
        <w:tc>
          <w:tcPr>
            <w:tcW w:w="1305" w:type="dxa"/>
          </w:tcPr>
          <w:p w14:paraId="7869FD64" w14:textId="77777777" w:rsidR="00462440" w:rsidRPr="00FC1A51" w:rsidRDefault="00462440" w:rsidP="00AA6182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EK_02</w:t>
            </w:r>
          </w:p>
        </w:tc>
        <w:tc>
          <w:tcPr>
            <w:tcW w:w="6353" w:type="dxa"/>
          </w:tcPr>
          <w:p w14:paraId="152AD1C1" w14:textId="029A1472" w:rsidR="00462440" w:rsidRPr="00FC1A51" w:rsidRDefault="00462440" w:rsidP="00AA6182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przedstawić problemy ekonomiczne w języku matematy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ki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i znaleźć ich rozwiązania.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 zjawiska</w:t>
            </w:r>
            <w:r w:rsidR="00FE404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 procesy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zachodzące w gospodarce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</w:t>
            </w:r>
            <w:r w:rsidR="00DA5AF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determinujące sytuację ekonomiczno-finansową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przedsiębiorstwa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określa ich skutki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ykorzystuj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przedstawienia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występujących współzależności skwantyfikowane zmienne mikro- i  makroekonomiczne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26BD864C" w14:textId="77777777" w:rsidR="00462440" w:rsidRPr="00135354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4FD5D964" w14:textId="77777777" w:rsidR="00462440" w:rsidRPr="00135354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</w:t>
            </w:r>
          </w:p>
          <w:p w14:paraId="5A01AB9E" w14:textId="77777777" w:rsidR="00462440" w:rsidRPr="00FC1A51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62440" w:rsidRPr="00AF4A52" w14:paraId="64E3305F" w14:textId="77777777" w:rsidTr="003E0264">
        <w:tc>
          <w:tcPr>
            <w:tcW w:w="1305" w:type="dxa"/>
          </w:tcPr>
          <w:p w14:paraId="5E3E2BF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EK_03</w:t>
            </w:r>
          </w:p>
        </w:tc>
        <w:tc>
          <w:tcPr>
            <w:tcW w:w="6353" w:type="dxa"/>
          </w:tcPr>
          <w:p w14:paraId="122A0CA9" w14:textId="77777777" w:rsidR="00462440" w:rsidRPr="00FC1A51" w:rsidRDefault="00462440" w:rsidP="00AA618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ciągłego doskonalenia własnych umiejętności i poszerzania wiedzy.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Przejawia postawę do samodzielnych działań w uczeniu się i organizacji pracy własnej w zakresie wykorzystania metod matematycznych do analiz ekonomicznych.</w:t>
            </w:r>
          </w:p>
        </w:tc>
        <w:tc>
          <w:tcPr>
            <w:tcW w:w="1862" w:type="dxa"/>
          </w:tcPr>
          <w:p w14:paraId="72346604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14:paraId="5F3A9140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7AC38A78" w14:textId="77777777" w:rsidR="00462440" w:rsidRPr="009C54AE" w:rsidRDefault="00462440" w:rsidP="004624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3AA41541" w14:textId="77777777" w:rsidR="00462440" w:rsidRDefault="00462440" w:rsidP="0046244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C13332" w14:textId="77777777" w:rsidR="00CF274A" w:rsidRPr="00CF274A" w:rsidRDefault="00CF274A" w:rsidP="00CF274A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68B4662" w14:textId="6B41E9A3" w:rsidR="00462440" w:rsidRPr="00CF274A" w:rsidRDefault="00462440" w:rsidP="00CF274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3647">
        <w:rPr>
          <w:rFonts w:ascii="Corbel" w:hAnsi="Corbel"/>
          <w:sz w:val="24"/>
          <w:szCs w:val="24"/>
        </w:rPr>
        <w:lastRenderedPageBreak/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2440" w:rsidRPr="00C332A8" w14:paraId="577A1E61" w14:textId="77777777" w:rsidTr="00F60093">
        <w:tc>
          <w:tcPr>
            <w:tcW w:w="9520" w:type="dxa"/>
          </w:tcPr>
          <w:p w14:paraId="4817E35C" w14:textId="77777777" w:rsidR="00462440" w:rsidRPr="00C332A8" w:rsidRDefault="00462440" w:rsidP="00AA61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2440" w:rsidRPr="000A093D" w14:paraId="42346277" w14:textId="77777777" w:rsidTr="00F60093">
        <w:tc>
          <w:tcPr>
            <w:tcW w:w="9520" w:type="dxa"/>
          </w:tcPr>
          <w:p w14:paraId="02EC66E7" w14:textId="197C5AFA" w:rsidR="00462440" w:rsidRPr="000A093D" w:rsidRDefault="003E0264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popytu: preferencje konsumenta, zbiór budżetowy i powierzchnia budżetowa, funkcja użyteczności, zjawisko niedosytu, pierwsze i drugie prawo Gossena, funkcja popytu, </w:t>
            </w:r>
            <w:r w:rsidR="00DD51FA">
              <w:rPr>
                <w:rFonts w:ascii="Corbel" w:hAnsi="Corbel"/>
                <w:b w:val="0"/>
                <w:smallCaps w:val="0"/>
                <w:szCs w:val="24"/>
              </w:rPr>
              <w:t xml:space="preserve">pośrednia funkcja użyteczności, </w:t>
            </w:r>
            <w:r w:rsidR="00C71EA2">
              <w:rPr>
                <w:rFonts w:ascii="Corbel" w:hAnsi="Corbel"/>
                <w:b w:val="0"/>
                <w:smallCaps w:val="0"/>
                <w:szCs w:val="24"/>
              </w:rPr>
              <w:t xml:space="preserve">zadanie konsumenta, </w:t>
            </w:r>
            <w:r w:rsidR="00DD51FA">
              <w:rPr>
                <w:rFonts w:ascii="Corbel" w:hAnsi="Corbel"/>
                <w:b w:val="0"/>
                <w:smallCaps w:val="0"/>
                <w:szCs w:val="24"/>
              </w:rPr>
              <w:t xml:space="preserve">wyznaczanie ekstremum warunkowego metodą </w:t>
            </w:r>
            <w:r w:rsidR="00A95EEA">
              <w:rPr>
                <w:rFonts w:ascii="Corbel" w:hAnsi="Corbel"/>
                <w:b w:val="0"/>
                <w:smallCaps w:val="0"/>
                <w:szCs w:val="24"/>
              </w:rPr>
              <w:t xml:space="preserve">mnożników </w:t>
            </w:r>
            <w:r w:rsidR="00DD51FA">
              <w:rPr>
                <w:rFonts w:ascii="Corbel" w:hAnsi="Corbel"/>
                <w:b w:val="0"/>
                <w:smallCaps w:val="0"/>
                <w:szCs w:val="24"/>
              </w:rPr>
              <w:t xml:space="preserve">Lagrange’a,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interpretacja pochodnych funkcji użyteczności.</w:t>
            </w:r>
          </w:p>
        </w:tc>
      </w:tr>
      <w:tr w:rsidR="00462440" w:rsidRPr="00C332A8" w14:paraId="4A0310B2" w14:textId="77777777" w:rsidTr="00F60093">
        <w:tc>
          <w:tcPr>
            <w:tcW w:w="9520" w:type="dxa"/>
          </w:tcPr>
          <w:p w14:paraId="6EB25210" w14:textId="1E0C0D51" w:rsidR="00462440" w:rsidRPr="00C332A8" w:rsidRDefault="00C71EA2" w:rsidP="00AA6182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</w:t>
            </w:r>
            <w:r w:rsidR="00F24195">
              <w:rPr>
                <w:rFonts w:ascii="Corbel" w:hAnsi="Corbel"/>
                <w:sz w:val="24"/>
                <w:szCs w:val="24"/>
              </w:rPr>
              <w:t xml:space="preserve">równowagi </w:t>
            </w:r>
            <w:r>
              <w:rPr>
                <w:rFonts w:ascii="Corbel" w:hAnsi="Corbel"/>
                <w:sz w:val="24"/>
                <w:szCs w:val="24"/>
              </w:rPr>
              <w:t xml:space="preserve">Arrowa-Hurwicza: funkcja nadmiernego popytu, funkcja nadmiernej podaży, </w:t>
            </w:r>
            <w:r w:rsidR="003B5BE9">
              <w:rPr>
                <w:rFonts w:ascii="Corbel" w:hAnsi="Corbel"/>
                <w:sz w:val="24"/>
                <w:szCs w:val="24"/>
              </w:rPr>
              <w:t xml:space="preserve">stan </w:t>
            </w:r>
            <w:r>
              <w:rPr>
                <w:rFonts w:ascii="Corbel" w:hAnsi="Corbel"/>
                <w:sz w:val="24"/>
                <w:szCs w:val="24"/>
              </w:rPr>
              <w:t>równowag</w:t>
            </w:r>
            <w:r w:rsidR="003B5BE9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, wektor cen równowagi rynkowej. </w:t>
            </w:r>
          </w:p>
        </w:tc>
      </w:tr>
      <w:tr w:rsidR="00462440" w:rsidRPr="00C332A8" w14:paraId="24CE2D97" w14:textId="77777777" w:rsidTr="00F60093">
        <w:tc>
          <w:tcPr>
            <w:tcW w:w="9520" w:type="dxa"/>
          </w:tcPr>
          <w:p w14:paraId="72A45141" w14:textId="3F090828" w:rsidR="00462440" w:rsidRPr="00C332A8" w:rsidRDefault="00C71EA2" w:rsidP="00AA6182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produkcji: funkcja produkcji</w:t>
            </w:r>
            <w:r w:rsidR="00F60093">
              <w:rPr>
                <w:rFonts w:ascii="Corbel" w:hAnsi="Corbel"/>
                <w:b w:val="0"/>
                <w:smallCaps w:val="0"/>
                <w:szCs w:val="24"/>
              </w:rPr>
              <w:t xml:space="preserve"> (funkcja liniowa, funkcja Cobba-Douglasa, funkcja CES), krańcowa produktywność wybranego czynnika produkcji, elastyczność produkcji względem wybranego czynnika, krańcowa stopa substytucji, elastyczność substytucji. </w:t>
            </w:r>
          </w:p>
        </w:tc>
      </w:tr>
      <w:tr w:rsidR="00462440" w:rsidRPr="00C332A8" w14:paraId="686CC5ED" w14:textId="77777777" w:rsidTr="00F60093">
        <w:tc>
          <w:tcPr>
            <w:tcW w:w="9520" w:type="dxa"/>
          </w:tcPr>
          <w:p w14:paraId="14B7C0D1" w14:textId="5FFC5144" w:rsidR="00462440" w:rsidRPr="00C332A8" w:rsidRDefault="00F60093" w:rsidP="00AA6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przedsiębiorstwa: przedsiębiorstwo w warunkach konkurencji doskonałej (strategia długookresowa, strategia krótkookresowa), przedsiębiorstwo w warunkach monopolu, funkcja popytu na czynniki produkcji, funkcja warunkowego popytu na czynniki produkcji, funkcja kosztów przedsiębiorstwa, funkcja podaży produktu.</w:t>
            </w:r>
          </w:p>
        </w:tc>
      </w:tr>
    </w:tbl>
    <w:p w14:paraId="7980C007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3CC72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D70DA7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D338A26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79C69" w14:textId="4185EA2A" w:rsidR="00462440" w:rsidRPr="00C66C7D" w:rsidRDefault="00462440" w:rsidP="0046244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>Ćwiczenia: rozwiązywanie zadań/</w:t>
      </w:r>
      <w:r w:rsidRPr="006C04F8">
        <w:rPr>
          <w:rFonts w:ascii="Corbel" w:hAnsi="Corbel"/>
          <w:b w:val="0"/>
          <w:smallCaps w:val="0"/>
          <w:szCs w:val="24"/>
        </w:rPr>
        <w:t>przykładowych problemów z wykorzystaniem narzędzi matematycznych, dyskusja. Praca własna</w:t>
      </w:r>
      <w:r>
        <w:rPr>
          <w:rFonts w:ascii="Corbel" w:hAnsi="Corbel"/>
          <w:b w:val="0"/>
          <w:smallCaps w:val="0"/>
          <w:szCs w:val="24"/>
        </w:rPr>
        <w:t>,</w:t>
      </w:r>
      <w:r w:rsidRPr="006C04F8">
        <w:rPr>
          <w:rFonts w:ascii="Corbel" w:hAnsi="Corbel"/>
          <w:b w:val="0"/>
          <w:smallCaps w:val="0"/>
          <w:szCs w:val="24"/>
        </w:rPr>
        <w:t xml:space="preserve"> indywidualna i zespołowa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F48425C" w14:textId="77777777" w:rsidR="00462440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69194" w14:textId="77777777" w:rsidR="00462440" w:rsidRPr="009C54AE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CAB7930" w14:textId="77777777" w:rsidR="00462440" w:rsidRPr="009C54AE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54F689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B82DD48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5580"/>
        <w:gridCol w:w="2116"/>
      </w:tblGrid>
      <w:tr w:rsidR="00462440" w:rsidRPr="009C54AE" w14:paraId="566A9EF5" w14:textId="77777777" w:rsidTr="00AA6182">
        <w:tc>
          <w:tcPr>
            <w:tcW w:w="1843" w:type="dxa"/>
            <w:vAlign w:val="center"/>
          </w:tcPr>
          <w:p w14:paraId="766FE234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3D45D6EF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3B5353FC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C9B721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831288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62440" w:rsidRPr="009C54AE" w14:paraId="172DCA94" w14:textId="77777777" w:rsidTr="00AA6182">
        <w:tc>
          <w:tcPr>
            <w:tcW w:w="1843" w:type="dxa"/>
          </w:tcPr>
          <w:p w14:paraId="5360F5A5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49BC9036" w14:textId="539F60DB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61F53637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2440" w:rsidRPr="009C54AE" w14:paraId="7016465A" w14:textId="77777777" w:rsidTr="00AA6182">
        <w:tc>
          <w:tcPr>
            <w:tcW w:w="1843" w:type="dxa"/>
          </w:tcPr>
          <w:p w14:paraId="52C14723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5BD2EC78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45C6A0DE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2440" w:rsidRPr="009C54AE" w14:paraId="02005D63" w14:textId="77777777" w:rsidTr="00AA6182">
        <w:tc>
          <w:tcPr>
            <w:tcW w:w="1843" w:type="dxa"/>
          </w:tcPr>
          <w:p w14:paraId="2195E581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0E92549E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EC4E134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30B5C1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5D95A0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2440" w:rsidRPr="00A77C22" w14:paraId="6F572F08" w14:textId="77777777" w:rsidTr="00AA6182">
        <w:tc>
          <w:tcPr>
            <w:tcW w:w="9670" w:type="dxa"/>
          </w:tcPr>
          <w:p w14:paraId="3E60277F" w14:textId="77777777" w:rsidR="00462440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9D80244" w14:textId="77777777" w:rsidR="00462440" w:rsidRPr="00FE1386" w:rsidRDefault="00462440" w:rsidP="00AA61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pisemne </w:t>
            </w:r>
            <w:r w:rsidRPr="00FE1386">
              <w:rPr>
                <w:rFonts w:ascii="Corbel" w:hAnsi="Corbel"/>
                <w:sz w:val="24"/>
                <w:szCs w:val="24"/>
              </w:rPr>
              <w:t>kolokwi</w:t>
            </w:r>
            <w:r>
              <w:rPr>
                <w:rFonts w:ascii="Corbel" w:hAnsi="Corbel"/>
                <w:sz w:val="24"/>
                <w:szCs w:val="24"/>
              </w:rPr>
              <w:t>um/test</w:t>
            </w:r>
          </w:p>
          <w:p w14:paraId="3EDB96FC" w14:textId="77777777" w:rsidR="00462440" w:rsidRPr="000A3003" w:rsidRDefault="00462440" w:rsidP="00AA61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3003">
              <w:rPr>
                <w:rFonts w:ascii="Corbel" w:hAnsi="Corbel"/>
                <w:sz w:val="24"/>
                <w:szCs w:val="24"/>
              </w:rPr>
              <w:t>dodatkowo aktywność na zajęciach.</w:t>
            </w:r>
          </w:p>
          <w:p w14:paraId="093C28CD" w14:textId="77777777" w:rsidR="00462440" w:rsidRPr="00781B4B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Liczba punktów uzyskanych z kolok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wium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jest przeliczana na ocenę końcową według schematu: </w:t>
            </w:r>
          </w:p>
          <w:p w14:paraId="63F5FF7C" w14:textId="77777777" w:rsidR="00462440" w:rsidRPr="008877FC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</w:t>
            </w:r>
          </w:p>
        </w:tc>
      </w:tr>
    </w:tbl>
    <w:p w14:paraId="7EB430D3" w14:textId="77777777" w:rsidR="00462440" w:rsidRPr="00A77C22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61C216A5" w14:textId="77777777" w:rsidR="00462440" w:rsidRPr="009C54AE" w:rsidRDefault="00462440" w:rsidP="0046244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EBABDA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62440" w:rsidRPr="009C54AE" w14:paraId="09461AD0" w14:textId="77777777" w:rsidTr="00AA6182">
        <w:tc>
          <w:tcPr>
            <w:tcW w:w="4962" w:type="dxa"/>
            <w:vAlign w:val="center"/>
          </w:tcPr>
          <w:p w14:paraId="052CCA54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5A9D02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462440" w:rsidRPr="009C54AE" w14:paraId="48A5A944" w14:textId="77777777" w:rsidTr="00AA6182">
        <w:tc>
          <w:tcPr>
            <w:tcW w:w="4962" w:type="dxa"/>
          </w:tcPr>
          <w:p w14:paraId="617F632B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0C5F01" w14:textId="3446FC14" w:rsidR="00462440" w:rsidRPr="009C54AE" w:rsidRDefault="00145A4E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462440" w:rsidRPr="009C54AE" w14:paraId="123607CE" w14:textId="77777777" w:rsidTr="00AA6182">
        <w:tc>
          <w:tcPr>
            <w:tcW w:w="4962" w:type="dxa"/>
          </w:tcPr>
          <w:p w14:paraId="165B71F1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2EF507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D7AFC84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62440" w:rsidRPr="009C54AE" w14:paraId="3F30E1C3" w14:textId="77777777" w:rsidTr="00AA6182">
        <w:tc>
          <w:tcPr>
            <w:tcW w:w="4962" w:type="dxa"/>
          </w:tcPr>
          <w:p w14:paraId="3DD637FD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 przygotowanie się do kolokwium/testu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5E2EA9B1" w14:textId="4152142C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45A4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62440" w:rsidRPr="009C54AE" w14:paraId="44B0E2C3" w14:textId="77777777" w:rsidTr="00AA6182">
        <w:tc>
          <w:tcPr>
            <w:tcW w:w="4962" w:type="dxa"/>
          </w:tcPr>
          <w:p w14:paraId="5151D659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98EC5F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62440" w:rsidRPr="009C54AE" w14:paraId="3C6E43C4" w14:textId="77777777" w:rsidTr="00AA6182">
        <w:tc>
          <w:tcPr>
            <w:tcW w:w="4962" w:type="dxa"/>
          </w:tcPr>
          <w:p w14:paraId="50F81C0B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58BD98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2A7DF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23006D7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314EF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AC702D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462440" w:rsidRPr="009C54AE" w14:paraId="2BD2FB77" w14:textId="77777777" w:rsidTr="00AA6182">
        <w:trPr>
          <w:trHeight w:val="397"/>
        </w:trPr>
        <w:tc>
          <w:tcPr>
            <w:tcW w:w="2359" w:type="pct"/>
          </w:tcPr>
          <w:p w14:paraId="1FC3FEA5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D0CB6F0" w14:textId="12D4C7A4" w:rsidR="00462440" w:rsidRPr="009C54AE" w:rsidRDefault="00154D44" w:rsidP="00154D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4D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62440" w:rsidRPr="009C54AE" w14:paraId="764A6065" w14:textId="77777777" w:rsidTr="00AA6182">
        <w:trPr>
          <w:trHeight w:val="397"/>
        </w:trPr>
        <w:tc>
          <w:tcPr>
            <w:tcW w:w="2359" w:type="pct"/>
          </w:tcPr>
          <w:p w14:paraId="5805DBBF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3CC0E38" w14:textId="21E27BC7" w:rsidR="00462440" w:rsidRPr="009C54AE" w:rsidRDefault="00154D44" w:rsidP="00154D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4D4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E60EBD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4384C6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44495D39" w14:textId="77777777" w:rsidR="00462440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62440" w14:paraId="260E73F2" w14:textId="77777777" w:rsidTr="00AA6182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1D83" w14:textId="77777777" w:rsidR="00462440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69B0135" w14:textId="77777777" w:rsidR="00462440" w:rsidRDefault="00462440" w:rsidP="00AA61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Górka J., Orzeszko. W., Wata M., Ekonomia matematyczna. Materiały do ćwiczeń, Wydawnictwo C.H. Beck, Warszawa 2009.</w:t>
            </w:r>
          </w:p>
          <w:p w14:paraId="438A2732" w14:textId="77777777" w:rsidR="00462440" w:rsidRPr="009F1757" w:rsidRDefault="00462440" w:rsidP="00AA61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Acedański J., Hadaś-Dyduch M., Szkutnik W., Popyt-podaż-równowaga: wybrane zagadnienia z ekonomii matematycznej dla studentów studiów ekonomicznych, Wydawnictwo Uniwersytetu Ekonomicznego, Katowice 2020.</w:t>
            </w:r>
          </w:p>
        </w:tc>
      </w:tr>
      <w:tr w:rsidR="00462440" w:rsidRPr="00A77C22" w14:paraId="346370BD" w14:textId="77777777" w:rsidTr="00AA6182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C908" w14:textId="6181285A" w:rsidR="00462440" w:rsidRPr="00A95EEA" w:rsidRDefault="00A95EEA" w:rsidP="00A95E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1B6701A3" w14:textId="77777777" w:rsidR="00462440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Blajer-Gołębiewska A. (i inni), Ekonomia matematyczna w zadaniach, Wydawnictwo Uniwersytetu Gdańskiego, Gdańsk 2009.</w:t>
            </w:r>
          </w:p>
          <w:p w14:paraId="59B699DD" w14:textId="77777777" w:rsidR="00462440" w:rsidRPr="00C70AD4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S., Podstawy ekonomii matematycznej, PWN, Warszawa 2011.</w:t>
            </w:r>
          </w:p>
          <w:p w14:paraId="4D399058" w14:textId="77777777" w:rsidR="00462440" w:rsidRPr="00A77C22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  <w:lang w:val="en-US"/>
              </w:rPr>
            </w:pPr>
            <w:r w:rsidRPr="00A77C22">
              <w:rPr>
                <w:rFonts w:ascii="Corbel" w:hAnsi="Corbel"/>
                <w:sz w:val="24"/>
                <w:szCs w:val="24"/>
                <w:lang w:val="en-US"/>
              </w:rPr>
              <w:t xml:space="preserve">Fura B., Fura M., Optimization of consumer preferences – an example, „Didactics of Mathematics” 2015, 12(16), 61–68. </w:t>
            </w:r>
          </w:p>
        </w:tc>
      </w:tr>
    </w:tbl>
    <w:p w14:paraId="65E8C44C" w14:textId="77777777" w:rsidR="00462440" w:rsidRPr="00A77C22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2DBF75F2" w14:textId="77777777" w:rsidR="00462440" w:rsidRPr="00A77C22" w:rsidRDefault="00462440" w:rsidP="004624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51C92B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BCC62B" w14:textId="29091E88" w:rsidR="0085747A" w:rsidRPr="009C54AE" w:rsidRDefault="0085747A" w:rsidP="00462440">
      <w:pPr>
        <w:pStyle w:val="Punktygwne"/>
        <w:spacing w:before="0" w:after="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4BBB8" w14:textId="77777777" w:rsidR="001F4721" w:rsidRDefault="001F4721" w:rsidP="00C16ABF">
      <w:pPr>
        <w:spacing w:after="0" w:line="240" w:lineRule="auto"/>
      </w:pPr>
      <w:r>
        <w:separator/>
      </w:r>
    </w:p>
  </w:endnote>
  <w:endnote w:type="continuationSeparator" w:id="0">
    <w:p w14:paraId="4D75089A" w14:textId="77777777" w:rsidR="001F4721" w:rsidRDefault="001F47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40BD2" w14:textId="77777777" w:rsidR="001F4721" w:rsidRDefault="001F4721" w:rsidP="00C16ABF">
      <w:pPr>
        <w:spacing w:after="0" w:line="240" w:lineRule="auto"/>
      </w:pPr>
      <w:r>
        <w:separator/>
      </w:r>
    </w:p>
  </w:footnote>
  <w:footnote w:type="continuationSeparator" w:id="0">
    <w:p w14:paraId="6911946A" w14:textId="77777777" w:rsidR="001F4721" w:rsidRDefault="001F472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EAB"/>
    <w:multiLevelType w:val="hybridMultilevel"/>
    <w:tmpl w:val="572CA960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3966"/>
    <w:multiLevelType w:val="hybridMultilevel"/>
    <w:tmpl w:val="E65ABAE2"/>
    <w:lvl w:ilvl="0" w:tplc="8B7EDE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7799"/>
    <w:multiLevelType w:val="hybridMultilevel"/>
    <w:tmpl w:val="5956972C"/>
    <w:lvl w:ilvl="0" w:tplc="AB960A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552B"/>
    <w:multiLevelType w:val="hybridMultilevel"/>
    <w:tmpl w:val="5644E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022421">
    <w:abstractNumId w:val="2"/>
  </w:num>
  <w:num w:numId="2" w16cid:durableId="1656252717">
    <w:abstractNumId w:val="5"/>
  </w:num>
  <w:num w:numId="3" w16cid:durableId="1944797614">
    <w:abstractNumId w:val="7"/>
  </w:num>
  <w:num w:numId="4" w16cid:durableId="895435036">
    <w:abstractNumId w:val="1"/>
  </w:num>
  <w:num w:numId="5" w16cid:durableId="678431417">
    <w:abstractNumId w:val="4"/>
  </w:num>
  <w:num w:numId="6" w16cid:durableId="1686130036">
    <w:abstractNumId w:val="6"/>
  </w:num>
  <w:num w:numId="7" w16cid:durableId="5439792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26823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A69"/>
    <w:rsid w:val="000048FD"/>
    <w:rsid w:val="000077B4"/>
    <w:rsid w:val="0001150C"/>
    <w:rsid w:val="00014399"/>
    <w:rsid w:val="00015B8F"/>
    <w:rsid w:val="00022ECE"/>
    <w:rsid w:val="00042A51"/>
    <w:rsid w:val="00042D2E"/>
    <w:rsid w:val="00044C82"/>
    <w:rsid w:val="000657B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F46"/>
    <w:rsid w:val="000B192D"/>
    <w:rsid w:val="000B28EE"/>
    <w:rsid w:val="000B3E37"/>
    <w:rsid w:val="000C683B"/>
    <w:rsid w:val="000D04B0"/>
    <w:rsid w:val="000F1C57"/>
    <w:rsid w:val="000F5615"/>
    <w:rsid w:val="00105F09"/>
    <w:rsid w:val="00124BFF"/>
    <w:rsid w:val="0012560E"/>
    <w:rsid w:val="00127108"/>
    <w:rsid w:val="00134B13"/>
    <w:rsid w:val="00145A4E"/>
    <w:rsid w:val="00146BC0"/>
    <w:rsid w:val="00153C41"/>
    <w:rsid w:val="00154381"/>
    <w:rsid w:val="00154D44"/>
    <w:rsid w:val="001611F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085A"/>
    <w:rsid w:val="001D657B"/>
    <w:rsid w:val="001D7B54"/>
    <w:rsid w:val="001E0209"/>
    <w:rsid w:val="001F2CA2"/>
    <w:rsid w:val="001F4721"/>
    <w:rsid w:val="00200418"/>
    <w:rsid w:val="002144C0"/>
    <w:rsid w:val="00215FA7"/>
    <w:rsid w:val="002238F2"/>
    <w:rsid w:val="0022477D"/>
    <w:rsid w:val="002278A9"/>
    <w:rsid w:val="002336F9"/>
    <w:rsid w:val="0024028F"/>
    <w:rsid w:val="00241EFF"/>
    <w:rsid w:val="00244ABC"/>
    <w:rsid w:val="002450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D88"/>
    <w:rsid w:val="00305C92"/>
    <w:rsid w:val="003151C5"/>
    <w:rsid w:val="0032348D"/>
    <w:rsid w:val="003343CF"/>
    <w:rsid w:val="0034000B"/>
    <w:rsid w:val="00346FE9"/>
    <w:rsid w:val="0034759A"/>
    <w:rsid w:val="003503F6"/>
    <w:rsid w:val="003530DD"/>
    <w:rsid w:val="00356A26"/>
    <w:rsid w:val="00357DDE"/>
    <w:rsid w:val="00363F78"/>
    <w:rsid w:val="003A0A5B"/>
    <w:rsid w:val="003A1176"/>
    <w:rsid w:val="003B5BE9"/>
    <w:rsid w:val="003C0BAE"/>
    <w:rsid w:val="003D18A9"/>
    <w:rsid w:val="003D6CE2"/>
    <w:rsid w:val="003E0264"/>
    <w:rsid w:val="003E1941"/>
    <w:rsid w:val="003E2FE6"/>
    <w:rsid w:val="003E49D5"/>
    <w:rsid w:val="003F205D"/>
    <w:rsid w:val="003F38C0"/>
    <w:rsid w:val="003F6E1D"/>
    <w:rsid w:val="00414E3C"/>
    <w:rsid w:val="0042244A"/>
    <w:rsid w:val="004247A5"/>
    <w:rsid w:val="0042745A"/>
    <w:rsid w:val="00431D5C"/>
    <w:rsid w:val="004362C6"/>
    <w:rsid w:val="00437FA2"/>
    <w:rsid w:val="00444DE1"/>
    <w:rsid w:val="00445970"/>
    <w:rsid w:val="004505D9"/>
    <w:rsid w:val="0045295A"/>
    <w:rsid w:val="00461EFC"/>
    <w:rsid w:val="00462440"/>
    <w:rsid w:val="004652C2"/>
    <w:rsid w:val="004706D1"/>
    <w:rsid w:val="00471326"/>
    <w:rsid w:val="0047598D"/>
    <w:rsid w:val="0048197A"/>
    <w:rsid w:val="004840FD"/>
    <w:rsid w:val="0048546F"/>
    <w:rsid w:val="00487FF8"/>
    <w:rsid w:val="00490F7D"/>
    <w:rsid w:val="00491678"/>
    <w:rsid w:val="004968E2"/>
    <w:rsid w:val="00497FE6"/>
    <w:rsid w:val="004A3EEA"/>
    <w:rsid w:val="004A4D1F"/>
    <w:rsid w:val="004D5282"/>
    <w:rsid w:val="004F1551"/>
    <w:rsid w:val="004F55A3"/>
    <w:rsid w:val="0050452C"/>
    <w:rsid w:val="0050496F"/>
    <w:rsid w:val="0051276D"/>
    <w:rsid w:val="00513B6F"/>
    <w:rsid w:val="00517C63"/>
    <w:rsid w:val="005363C4"/>
    <w:rsid w:val="00536BDE"/>
    <w:rsid w:val="00543ACC"/>
    <w:rsid w:val="00564A6A"/>
    <w:rsid w:val="0056696D"/>
    <w:rsid w:val="00586468"/>
    <w:rsid w:val="0059484D"/>
    <w:rsid w:val="005A0855"/>
    <w:rsid w:val="005A133C"/>
    <w:rsid w:val="005A3196"/>
    <w:rsid w:val="005C080F"/>
    <w:rsid w:val="005C55E5"/>
    <w:rsid w:val="005C653D"/>
    <w:rsid w:val="005C696A"/>
    <w:rsid w:val="005E6E85"/>
    <w:rsid w:val="005F1198"/>
    <w:rsid w:val="005F31D2"/>
    <w:rsid w:val="006048FE"/>
    <w:rsid w:val="0061029B"/>
    <w:rsid w:val="00617230"/>
    <w:rsid w:val="006218C5"/>
    <w:rsid w:val="00621CE1"/>
    <w:rsid w:val="006221EE"/>
    <w:rsid w:val="0062616B"/>
    <w:rsid w:val="00627FC9"/>
    <w:rsid w:val="00632FEA"/>
    <w:rsid w:val="00647FA8"/>
    <w:rsid w:val="00650C5F"/>
    <w:rsid w:val="00654934"/>
    <w:rsid w:val="006620D9"/>
    <w:rsid w:val="00671958"/>
    <w:rsid w:val="00675843"/>
    <w:rsid w:val="00696477"/>
    <w:rsid w:val="006B5761"/>
    <w:rsid w:val="006D050F"/>
    <w:rsid w:val="006D6139"/>
    <w:rsid w:val="006E5D65"/>
    <w:rsid w:val="006F1282"/>
    <w:rsid w:val="006F1FBC"/>
    <w:rsid w:val="006F31E2"/>
    <w:rsid w:val="00706544"/>
    <w:rsid w:val="007072BA"/>
    <w:rsid w:val="00714C02"/>
    <w:rsid w:val="0071620A"/>
    <w:rsid w:val="00717229"/>
    <w:rsid w:val="00724677"/>
    <w:rsid w:val="00725459"/>
    <w:rsid w:val="007304F0"/>
    <w:rsid w:val="007327BD"/>
    <w:rsid w:val="00734608"/>
    <w:rsid w:val="00741D1F"/>
    <w:rsid w:val="00745302"/>
    <w:rsid w:val="007461D6"/>
    <w:rsid w:val="00746EC8"/>
    <w:rsid w:val="00763BF1"/>
    <w:rsid w:val="00766FD4"/>
    <w:rsid w:val="00775865"/>
    <w:rsid w:val="00777193"/>
    <w:rsid w:val="0078168C"/>
    <w:rsid w:val="00787C2A"/>
    <w:rsid w:val="00790E27"/>
    <w:rsid w:val="00797DB6"/>
    <w:rsid w:val="007A364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D77"/>
    <w:rsid w:val="008449B3"/>
    <w:rsid w:val="008552A2"/>
    <w:rsid w:val="0085747A"/>
    <w:rsid w:val="00873FCD"/>
    <w:rsid w:val="0088017C"/>
    <w:rsid w:val="008844D9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D95"/>
    <w:rsid w:val="00923D7D"/>
    <w:rsid w:val="00945A7D"/>
    <w:rsid w:val="009508DF"/>
    <w:rsid w:val="00950DAC"/>
    <w:rsid w:val="00954A07"/>
    <w:rsid w:val="00984B23"/>
    <w:rsid w:val="00991867"/>
    <w:rsid w:val="00997F14"/>
    <w:rsid w:val="009A78D9"/>
    <w:rsid w:val="009B113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5A61"/>
    <w:rsid w:val="00A30110"/>
    <w:rsid w:val="00A36899"/>
    <w:rsid w:val="00A371F6"/>
    <w:rsid w:val="00A43BF6"/>
    <w:rsid w:val="00A53FA5"/>
    <w:rsid w:val="00A54817"/>
    <w:rsid w:val="00A601C8"/>
    <w:rsid w:val="00A60799"/>
    <w:rsid w:val="00A609C3"/>
    <w:rsid w:val="00A60F58"/>
    <w:rsid w:val="00A667C5"/>
    <w:rsid w:val="00A77790"/>
    <w:rsid w:val="00A77C22"/>
    <w:rsid w:val="00A84C85"/>
    <w:rsid w:val="00A93537"/>
    <w:rsid w:val="00A95EEA"/>
    <w:rsid w:val="00A97DE1"/>
    <w:rsid w:val="00AA2E0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BBC"/>
    <w:rsid w:val="00B135B1"/>
    <w:rsid w:val="00B16A3B"/>
    <w:rsid w:val="00B2039E"/>
    <w:rsid w:val="00B3130B"/>
    <w:rsid w:val="00B40ADB"/>
    <w:rsid w:val="00B423D4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A87"/>
    <w:rsid w:val="00C058B4"/>
    <w:rsid w:val="00C05F44"/>
    <w:rsid w:val="00C131B5"/>
    <w:rsid w:val="00C16ABF"/>
    <w:rsid w:val="00C170AE"/>
    <w:rsid w:val="00C24275"/>
    <w:rsid w:val="00C26CB7"/>
    <w:rsid w:val="00C324C1"/>
    <w:rsid w:val="00C36992"/>
    <w:rsid w:val="00C41B9B"/>
    <w:rsid w:val="00C56036"/>
    <w:rsid w:val="00C61DC5"/>
    <w:rsid w:val="00C67E92"/>
    <w:rsid w:val="00C70A26"/>
    <w:rsid w:val="00C71EA2"/>
    <w:rsid w:val="00C766DF"/>
    <w:rsid w:val="00C8772D"/>
    <w:rsid w:val="00C94B98"/>
    <w:rsid w:val="00CA2B96"/>
    <w:rsid w:val="00CA5089"/>
    <w:rsid w:val="00CA56E5"/>
    <w:rsid w:val="00CD6897"/>
    <w:rsid w:val="00CE5BAC"/>
    <w:rsid w:val="00CF25BE"/>
    <w:rsid w:val="00CF274A"/>
    <w:rsid w:val="00CF78ED"/>
    <w:rsid w:val="00D02B25"/>
    <w:rsid w:val="00D02EBA"/>
    <w:rsid w:val="00D17C3C"/>
    <w:rsid w:val="00D24EC5"/>
    <w:rsid w:val="00D26B2C"/>
    <w:rsid w:val="00D352C9"/>
    <w:rsid w:val="00D425B2"/>
    <w:rsid w:val="00D428D6"/>
    <w:rsid w:val="00D552B2"/>
    <w:rsid w:val="00D56694"/>
    <w:rsid w:val="00D608D1"/>
    <w:rsid w:val="00D74119"/>
    <w:rsid w:val="00D8075B"/>
    <w:rsid w:val="00D834A8"/>
    <w:rsid w:val="00D8678B"/>
    <w:rsid w:val="00DA2114"/>
    <w:rsid w:val="00DA5AFF"/>
    <w:rsid w:val="00DA6057"/>
    <w:rsid w:val="00DC6D0C"/>
    <w:rsid w:val="00DD51FA"/>
    <w:rsid w:val="00DE09C0"/>
    <w:rsid w:val="00DE4A14"/>
    <w:rsid w:val="00DF0D6E"/>
    <w:rsid w:val="00DF320D"/>
    <w:rsid w:val="00DF71C8"/>
    <w:rsid w:val="00E07DFC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174"/>
    <w:rsid w:val="00EC4899"/>
    <w:rsid w:val="00ED03AB"/>
    <w:rsid w:val="00ED1749"/>
    <w:rsid w:val="00ED32D2"/>
    <w:rsid w:val="00EE32DE"/>
    <w:rsid w:val="00EE5457"/>
    <w:rsid w:val="00F070AB"/>
    <w:rsid w:val="00F17567"/>
    <w:rsid w:val="00F24195"/>
    <w:rsid w:val="00F27A7B"/>
    <w:rsid w:val="00F319AA"/>
    <w:rsid w:val="00F526AF"/>
    <w:rsid w:val="00F60093"/>
    <w:rsid w:val="00F617C3"/>
    <w:rsid w:val="00F7066B"/>
    <w:rsid w:val="00F83B28"/>
    <w:rsid w:val="00F84253"/>
    <w:rsid w:val="00F85CA8"/>
    <w:rsid w:val="00F974DA"/>
    <w:rsid w:val="00FA46E5"/>
    <w:rsid w:val="00FB7DBA"/>
    <w:rsid w:val="00FC1C25"/>
    <w:rsid w:val="00FC3F45"/>
    <w:rsid w:val="00FD503F"/>
    <w:rsid w:val="00FD7589"/>
    <w:rsid w:val="00FE404F"/>
    <w:rsid w:val="00FF016A"/>
    <w:rsid w:val="00FF0DC5"/>
    <w:rsid w:val="00FF1401"/>
    <w:rsid w:val="00FF4D34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CC48"/>
  <w15:docId w15:val="{70877CEF-4315-4193-94C9-B612A02C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1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19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19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1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19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D776C0-BBD1-4842-9B85-3546EFB4C0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794EB-DA32-4167-A865-BFB4D0B83E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B0A177-7C1D-452A-8718-7117EEA09B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2E539-96AE-4A38-91B0-04CD86A9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127</TotalTime>
  <Pages>4</Pages>
  <Words>987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Wojnar</cp:lastModifiedBy>
  <cp:revision>9</cp:revision>
  <cp:lastPrinted>2019-02-06T12:12:00Z</cp:lastPrinted>
  <dcterms:created xsi:type="dcterms:W3CDTF">2025-10-30T09:12:00Z</dcterms:created>
  <dcterms:modified xsi:type="dcterms:W3CDTF">2025-11-05T11:10:00Z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